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5D1" w:rsidRDefault="00F825D1" w:rsidP="00C4315B">
      <w:pPr>
        <w:pStyle w:val="Kop1"/>
        <w:numPr>
          <w:ilvl w:val="0"/>
          <w:numId w:val="0"/>
        </w:numPr>
        <w:spacing w:before="0" w:after="0" w:line="240" w:lineRule="auto"/>
        <w:rPr>
          <w:sz w:val="32"/>
          <w:szCs w:val="32"/>
          <w:lang w:val="nl-NL"/>
        </w:rPr>
      </w:pPr>
      <w:r w:rsidRPr="00C4315B">
        <w:rPr>
          <w:sz w:val="32"/>
          <w:szCs w:val="32"/>
          <w:lang w:val="nl-NL"/>
        </w:rPr>
        <w:t>perceel 1: vluchtafhandeling</w:t>
      </w:r>
    </w:p>
    <w:p w:rsidR="00C4315B" w:rsidRPr="00C4315B" w:rsidRDefault="00C4315B" w:rsidP="00C4315B">
      <w:pPr>
        <w:pStyle w:val="Plattetekst"/>
        <w:rPr>
          <w:lang w:eastAsia="en-US"/>
        </w:rPr>
      </w:pPr>
    </w:p>
    <w:p w:rsidR="007D5F9F" w:rsidRPr="0030396C" w:rsidRDefault="007D5F9F" w:rsidP="00C4315B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835"/>
        <w:gridCol w:w="1275"/>
      </w:tblGrid>
      <w:tr w:rsidR="0030396C" w:rsidRPr="0030396C" w:rsidTr="009348BC">
        <w:trPr>
          <w:trHeight w:val="624"/>
        </w:trPr>
        <w:tc>
          <w:tcPr>
            <w:tcW w:w="7792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DE1A38">
              <w:rPr>
                <w:rFonts w:ascii="Calibri" w:hAnsi="Calibri" w:cs="Calibri"/>
                <w:sz w:val="24"/>
                <w:szCs w:val="24"/>
              </w:rPr>
              <w:t xml:space="preserve"> Perceel 1</w:t>
            </w:r>
          </w:p>
          <w:p w:rsidR="0030396C" w:rsidRPr="00982FDD" w:rsidRDefault="00876858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876858">
              <w:rPr>
                <w:rFonts w:ascii="Calibri" w:hAnsi="Calibri" w:cs="Calibri"/>
                <w:b/>
                <w:i/>
                <w:sz w:val="24"/>
                <w:szCs w:val="24"/>
              </w:rPr>
              <w:t>Life-</w:t>
            </w:r>
            <w:proofErr w:type="spellStart"/>
            <w:r w:rsidRPr="00876858">
              <w:rPr>
                <w:rFonts w:ascii="Calibri" w:hAnsi="Calibri" w:cs="Calibri"/>
                <w:b/>
                <w:i/>
                <w:sz w:val="24"/>
                <w:szCs w:val="24"/>
              </w:rPr>
              <w:t>cycle</w:t>
            </w:r>
            <w:proofErr w:type="spellEnd"/>
            <w:r w:rsidRPr="00876858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management</w:t>
            </w:r>
          </w:p>
        </w:tc>
        <w:tc>
          <w:tcPr>
            <w:tcW w:w="1275" w:type="dxa"/>
            <w:shd w:val="clear" w:color="auto" w:fill="D9D9D9"/>
          </w:tcPr>
          <w:p w:rsidR="0030396C" w:rsidRPr="0030396C" w:rsidRDefault="00982FDD" w:rsidP="009348B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P1-K</w:t>
            </w:r>
            <w:r w:rsidR="00876858">
              <w:rPr>
                <w:rFonts w:ascii="Calibri" w:hAnsi="Calibri" w:cs="Calibri"/>
                <w:sz w:val="44"/>
                <w:szCs w:val="44"/>
              </w:rPr>
              <w:t>5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982FDD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A24616" w:rsidRPr="00A24616">
              <w:rPr>
                <w:rFonts w:ascii="Calibri" w:hAnsi="Calibri" w:cs="Calibri"/>
                <w:sz w:val="18"/>
                <w:szCs w:val="18"/>
              </w:rPr>
              <w:t xml:space="preserve">P1 K5 </w:t>
            </w:r>
            <w:r w:rsidR="00876858" w:rsidRPr="00A24616">
              <w:rPr>
                <w:rFonts w:ascii="Calibri" w:hAnsi="Calibri" w:cs="Calibri"/>
                <w:sz w:val="18"/>
                <w:szCs w:val="18"/>
              </w:rPr>
              <w:t>Life-</w:t>
            </w:r>
            <w:proofErr w:type="spellStart"/>
            <w:r w:rsidR="00876858" w:rsidRPr="00A24616">
              <w:rPr>
                <w:rFonts w:ascii="Calibri" w:hAnsi="Calibri" w:cs="Calibri"/>
                <w:sz w:val="18"/>
                <w:szCs w:val="18"/>
              </w:rPr>
              <w:t>cycle</w:t>
            </w:r>
            <w:proofErr w:type="spellEnd"/>
            <w:r w:rsidR="00876858" w:rsidRPr="00A24616">
              <w:rPr>
                <w:rFonts w:ascii="Calibri" w:hAnsi="Calibri" w:cs="Calibri"/>
                <w:sz w:val="18"/>
                <w:szCs w:val="18"/>
              </w:rPr>
              <w:t xml:space="preserve"> management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671353" w:rsidRPr="00671353" w:rsidRDefault="00671353" w:rsidP="00671353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1353">
              <w:rPr>
                <w:rFonts w:asciiTheme="minorHAnsi" w:hAnsiTheme="minorHAnsi" w:cstheme="minorHAnsi"/>
                <w:sz w:val="18"/>
                <w:szCs w:val="18"/>
              </w:rPr>
              <w:t>Het maken van integrale (life-</w:t>
            </w:r>
            <w:proofErr w:type="spellStart"/>
            <w:r w:rsidRPr="00671353">
              <w:rPr>
                <w:rFonts w:asciiTheme="minorHAnsi" w:hAnsiTheme="minorHAnsi" w:cstheme="minorHAnsi"/>
                <w:sz w:val="18"/>
                <w:szCs w:val="18"/>
              </w:rPr>
              <w:t>cycle</w:t>
            </w:r>
            <w:proofErr w:type="spellEnd"/>
            <w:r w:rsidRPr="00671353">
              <w:rPr>
                <w:rFonts w:asciiTheme="minorHAnsi" w:hAnsiTheme="minorHAnsi" w:cstheme="minorHAnsi"/>
                <w:sz w:val="18"/>
                <w:szCs w:val="18"/>
              </w:rPr>
              <w:t xml:space="preserve"> management) kosten afweging (investering / exploitatie) van een infrastructuur werk dat minimaal de volgende elementen bevat:</w:t>
            </w:r>
          </w:p>
          <w:p w:rsidR="00671353" w:rsidRPr="00671353" w:rsidRDefault="00671353" w:rsidP="00671353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1353">
              <w:rPr>
                <w:rFonts w:asciiTheme="minorHAnsi" w:hAnsiTheme="minorHAnsi" w:cstheme="minorHAnsi"/>
                <w:sz w:val="18"/>
                <w:szCs w:val="18"/>
              </w:rPr>
              <w:t>- De initiële investeringskosten;</w:t>
            </w:r>
          </w:p>
          <w:p w:rsidR="00671353" w:rsidRPr="00671353" w:rsidRDefault="00671353" w:rsidP="00671353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1353">
              <w:rPr>
                <w:rFonts w:asciiTheme="minorHAnsi" w:hAnsiTheme="minorHAnsi" w:cstheme="minorHAnsi"/>
                <w:sz w:val="18"/>
                <w:szCs w:val="18"/>
              </w:rPr>
              <w:t>- De te verwachten onderhoudskosten per jaar en in totaal;</w:t>
            </w:r>
          </w:p>
          <w:p w:rsidR="00A24616" w:rsidRDefault="00671353" w:rsidP="00671353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1353">
              <w:rPr>
                <w:rFonts w:asciiTheme="minorHAnsi" w:hAnsiTheme="minorHAnsi" w:cstheme="minorHAnsi"/>
                <w:sz w:val="18"/>
                <w:szCs w:val="18"/>
              </w:rPr>
              <w:t xml:space="preserve">- meerdere scenario’s voor een mogelijke optimalisatie in de </w:t>
            </w:r>
            <w:r w:rsidR="00A2461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A24616" w:rsidRDefault="00A24616" w:rsidP="00671353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671353" w:rsidRPr="00671353">
              <w:rPr>
                <w:rFonts w:asciiTheme="minorHAnsi" w:hAnsiTheme="minorHAnsi" w:cstheme="minorHAnsi"/>
                <w:sz w:val="18"/>
                <w:szCs w:val="18"/>
              </w:rPr>
              <w:t xml:space="preserve">balans tussen initiële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investeringskosten versus </w:t>
            </w:r>
          </w:p>
          <w:p w:rsidR="00671353" w:rsidRPr="00671353" w:rsidRDefault="00A24616" w:rsidP="00671353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671353" w:rsidRPr="00671353">
              <w:rPr>
                <w:rFonts w:asciiTheme="minorHAnsi" w:hAnsiTheme="minorHAnsi" w:cstheme="minorHAnsi"/>
                <w:sz w:val="18"/>
                <w:szCs w:val="18"/>
              </w:rPr>
              <w:t>onderhoudskosten;</w:t>
            </w:r>
          </w:p>
          <w:p w:rsidR="00A24616" w:rsidRDefault="00671353" w:rsidP="00671353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1353">
              <w:rPr>
                <w:rFonts w:asciiTheme="minorHAnsi" w:hAnsiTheme="minorHAnsi" w:cstheme="minorHAnsi"/>
                <w:sz w:val="18"/>
                <w:szCs w:val="18"/>
              </w:rPr>
              <w:t xml:space="preserve">- Een concrete aanbeveling/advies aan de opdrachtgever voor </w:t>
            </w:r>
            <w:r w:rsidR="00A2461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57000" w:rsidRPr="00A24616" w:rsidRDefault="00A24616" w:rsidP="00671353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671353" w:rsidRPr="00671353">
              <w:rPr>
                <w:rFonts w:asciiTheme="minorHAnsi" w:hAnsiTheme="minorHAnsi" w:cstheme="minorHAnsi"/>
                <w:sz w:val="18"/>
                <w:szCs w:val="18"/>
              </w:rPr>
              <w:t xml:space="preserve">een optimaal scenario met de voor- </w:t>
            </w:r>
            <w:r w:rsidR="000F1F21">
              <w:rPr>
                <w:rFonts w:asciiTheme="minorHAnsi" w:hAnsiTheme="minorHAnsi" w:cstheme="minorHAnsi"/>
                <w:sz w:val="18"/>
                <w:szCs w:val="18"/>
              </w:rPr>
              <w:t>en nadelen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61B15" w:rsidRPr="003C2218" w:rsidTr="00361B15">
        <w:trPr>
          <w:trHeight w:val="22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15" w:rsidRPr="00361B15" w:rsidRDefault="00361B15" w:rsidP="008C45C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61B15">
              <w:rPr>
                <w:rFonts w:asciiTheme="minorHAnsi" w:hAnsiTheme="minorHAnsi" w:cstheme="minorHAnsi"/>
                <w:sz w:val="18"/>
                <w:szCs w:val="18"/>
              </w:rPr>
              <w:t xml:space="preserve">de Gegadigde (zelfstandig of </w:t>
            </w:r>
            <w:proofErr w:type="spellStart"/>
            <w:r w:rsidRPr="00361B15">
              <w:rPr>
                <w:rFonts w:asciiTheme="minorHAnsi" w:hAnsiTheme="minorHAnsi" w:cstheme="minorHAnsi"/>
                <w:sz w:val="18"/>
                <w:szCs w:val="18"/>
              </w:rPr>
              <w:t>Combinant</w:t>
            </w:r>
            <w:proofErr w:type="spellEnd"/>
            <w:r w:rsidRPr="00361B15">
              <w:rPr>
                <w:rFonts w:asciiTheme="minorHAnsi" w:hAnsiTheme="minorHAnsi" w:cstheme="minorHAnsi"/>
                <w:sz w:val="18"/>
                <w:szCs w:val="18"/>
              </w:rPr>
              <w:t>) heeft het onderwerp van deze kerncompetentie zelf uitgevoerd…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15" w:rsidRPr="003C2218" w:rsidRDefault="00361B15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61B15" w:rsidRPr="003C2218" w:rsidRDefault="00361B15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61B15" w:rsidRPr="003C2218" w:rsidTr="00361B15">
        <w:trPr>
          <w:trHeight w:val="22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15" w:rsidRPr="00361B15" w:rsidRDefault="00361B15" w:rsidP="008C45C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61B15">
              <w:rPr>
                <w:rFonts w:asciiTheme="minorHAnsi" w:hAnsiTheme="minorHAnsi" w:cstheme="minorHAnsi"/>
                <w:sz w:val="18"/>
                <w:szCs w:val="18"/>
              </w:rPr>
              <w:t>…of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15" w:rsidRPr="003C2218" w:rsidRDefault="00361B15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61B15" w:rsidRPr="003C2218" w:rsidRDefault="00361B15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671353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671353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76451" w:rsidRPr="003C2218" w:rsidTr="008C45C0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076451" w:rsidRPr="003C2218" w:rsidRDefault="00076451" w:rsidP="008C45C0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 xml:space="preserve">Een door de opdrachtgever afgegeven tevredenheidsverklaring is bijgevoegd…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076451" w:rsidRPr="003C2218" w:rsidRDefault="00076451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76451" w:rsidRPr="003C2218" w:rsidRDefault="00076451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76451" w:rsidRPr="003C2218" w:rsidTr="008C45C0">
        <w:trPr>
          <w:trHeight w:val="227"/>
        </w:trPr>
        <w:tc>
          <w:tcPr>
            <w:tcW w:w="4957" w:type="dxa"/>
          </w:tcPr>
          <w:p w:rsidR="00076451" w:rsidRPr="003C2218" w:rsidRDefault="00076451" w:rsidP="008C45C0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>…waaruit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076451" w:rsidRPr="003C2218" w:rsidRDefault="00076451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76451" w:rsidRPr="003C2218" w:rsidRDefault="00076451" w:rsidP="008C45C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 w:rsidP="00C4315B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C4315B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A710CF">
      <w:rPr>
        <w:rFonts w:asciiTheme="minorHAnsi" w:hAnsiTheme="minorHAnsi" w:cstheme="minorHAnsi"/>
        <w:sz w:val="18"/>
        <w:szCs w:val="18"/>
      </w:rPr>
      <w:t xml:space="preserve"> 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A710CF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D0ECE"/>
    <w:multiLevelType w:val="hybridMultilevel"/>
    <w:tmpl w:val="8760E62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76451"/>
    <w:rsid w:val="000F1F21"/>
    <w:rsid w:val="001B3706"/>
    <w:rsid w:val="00220881"/>
    <w:rsid w:val="0029013F"/>
    <w:rsid w:val="0030396C"/>
    <w:rsid w:val="00361B15"/>
    <w:rsid w:val="003E1A2B"/>
    <w:rsid w:val="003F1764"/>
    <w:rsid w:val="00457000"/>
    <w:rsid w:val="004D124E"/>
    <w:rsid w:val="0054341E"/>
    <w:rsid w:val="00555521"/>
    <w:rsid w:val="005D6558"/>
    <w:rsid w:val="00626A8C"/>
    <w:rsid w:val="00645A41"/>
    <w:rsid w:val="00663D98"/>
    <w:rsid w:val="00671353"/>
    <w:rsid w:val="006E2505"/>
    <w:rsid w:val="007040FC"/>
    <w:rsid w:val="007B14BF"/>
    <w:rsid w:val="007D5F9F"/>
    <w:rsid w:val="00810A03"/>
    <w:rsid w:val="00821E35"/>
    <w:rsid w:val="0087168D"/>
    <w:rsid w:val="00876858"/>
    <w:rsid w:val="008C1EE3"/>
    <w:rsid w:val="00902320"/>
    <w:rsid w:val="009348BC"/>
    <w:rsid w:val="00982FDD"/>
    <w:rsid w:val="00A17745"/>
    <w:rsid w:val="00A24616"/>
    <w:rsid w:val="00A45C9B"/>
    <w:rsid w:val="00A710CF"/>
    <w:rsid w:val="00A948C6"/>
    <w:rsid w:val="00AA1673"/>
    <w:rsid w:val="00AF42BB"/>
    <w:rsid w:val="00B22F6C"/>
    <w:rsid w:val="00B23659"/>
    <w:rsid w:val="00B82610"/>
    <w:rsid w:val="00BC0142"/>
    <w:rsid w:val="00C4315B"/>
    <w:rsid w:val="00CB533A"/>
    <w:rsid w:val="00D2647A"/>
    <w:rsid w:val="00D67D7B"/>
    <w:rsid w:val="00DE1A38"/>
    <w:rsid w:val="00EB4182"/>
    <w:rsid w:val="00F36842"/>
    <w:rsid w:val="00F825D1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21C5B-BF66-48F2-987A-8F0AF34A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2</TotalTime>
  <Pages>1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2017-10-25T12:32:00Z</dcterms:created>
  <dcterms:modified xsi:type="dcterms:W3CDTF">2017-10-25T18:08:00Z</dcterms:modified>
</cp:coreProperties>
</file>